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655BEFE3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803089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803089">
        <w:rPr>
          <w:b/>
          <w:noProof/>
          <w:sz w:val="24"/>
        </w:rPr>
        <w:t>06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03089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803089">
        <w:rPr>
          <w:b/>
          <w:noProof/>
          <w:sz w:val="24"/>
        </w:rPr>
        <w:t>5357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3E64B373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803089">
        <w:rPr>
          <w:rFonts w:eastAsia="Batang" w:cs="Arial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803089">
        <w:rPr>
          <w:rFonts w:eastAsia="Batang" w:cs="Arial"/>
          <w:sz w:val="18"/>
          <w:szCs w:val="18"/>
          <w:lang w:eastAsia="zh-CN"/>
        </w:rPr>
        <w:t>5211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0243DC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7FD55392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35F40D56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6EB07B7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52C0F786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AEA0882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  <w:bookmarkStart w:id="0" w:name="_GoBack"/>
      <w:bookmarkEnd w:id="0"/>
    </w:p>
    <w:p w14:paraId="5349B1AE" w14:textId="5A9C8143" w:rsidR="00FA2810" w:rsidRDefault="00FA2810" w:rsidP="000243DC">
      <w:pPr>
        <w:pStyle w:val="B3"/>
      </w:pPr>
      <w:r>
        <w:t>-</w:t>
      </w:r>
      <w:r>
        <w:tab/>
      </w:r>
      <w:r w:rsidR="000D0B1B">
        <w:t>Work on extending NAS timers</w:t>
      </w:r>
      <w:r>
        <w:t>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7BFC5114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D0B1B">
        <w:rPr>
          <w:lang w:val="en-US"/>
        </w:rPr>
        <w:t xml:space="preserve">Enhancement developed under </w:t>
      </w:r>
      <w:r w:rsidR="000D0B1B">
        <w:t>5GSAT_ARCH-CT</w:t>
      </w:r>
      <w:r w:rsidR="000D0B1B" w:rsidRPr="00AA191F">
        <w:rPr>
          <w:lang w:val="en-US"/>
        </w:rPr>
        <w:t xml:space="preserve"> </w:t>
      </w:r>
      <w:r w:rsidR="000D0B1B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633CEFB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276B59FA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0243DC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0243DC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0243DC" w:rsidRDefault="000F7A05" w:rsidP="000243DC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05465" w14:textId="77777777" w:rsidR="00BB762D" w:rsidRDefault="00BB762D">
      <w:r>
        <w:separator/>
      </w:r>
    </w:p>
  </w:endnote>
  <w:endnote w:type="continuationSeparator" w:id="0">
    <w:p w14:paraId="4E302703" w14:textId="77777777" w:rsidR="00BB762D" w:rsidRDefault="00BB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B768E" w14:textId="77777777" w:rsidR="00BB762D" w:rsidRDefault="00BB762D">
      <w:r>
        <w:separator/>
      </w:r>
    </w:p>
  </w:footnote>
  <w:footnote w:type="continuationSeparator" w:id="0">
    <w:p w14:paraId="1886EFB5" w14:textId="77777777" w:rsidR="00BB762D" w:rsidRDefault="00BB7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3DC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D0B1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03089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B762D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  <w:rsid w:val="00FF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9FC27-1419-4453-9F5E-3E00F239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847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2</cp:revision>
  <cp:lastPrinted>2000-02-29T10:31:00Z</cp:lastPrinted>
  <dcterms:created xsi:type="dcterms:W3CDTF">2021-10-13T12:43:00Z</dcterms:created>
  <dcterms:modified xsi:type="dcterms:W3CDTF">2021-10-13T12:43:00Z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